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Pr="00A91ED7" w:rsidRDefault="00080B19" w:rsidP="00080B19">
      <w:pPr>
        <w:framePr w:w="5706" w:wrap="around" w:vAnchor="page" w:hAnchor="page" w:x="1134" w:y="1085"/>
        <w:rPr>
          <w:rFonts w:asciiTheme="minorHAnsi" w:hAnsiTheme="minorHAnsi" w:cs="Arial"/>
          <w:sz w:val="22"/>
          <w:szCs w:val="22"/>
        </w:rPr>
      </w:pPr>
      <w:bookmarkStart w:id="0" w:name="glava"/>
    </w:p>
    <w:p w:rsidR="00533AE3" w:rsidRPr="00A91ED7" w:rsidRDefault="00533AE3" w:rsidP="00080B19">
      <w:pPr>
        <w:framePr w:w="5706" w:wrap="around" w:vAnchor="page" w:hAnchor="page" w:x="1134" w:y="1085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5BF707F7" wp14:editId="2EF962E0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Pr="00A91ED7" w:rsidRDefault="00344278" w:rsidP="00A367A9">
      <w:pPr>
        <w:jc w:val="both"/>
        <w:rPr>
          <w:rFonts w:asciiTheme="minorHAnsi" w:hAnsiTheme="minorHAnsi" w:cs="Arial"/>
          <w:sz w:val="22"/>
          <w:szCs w:val="22"/>
        </w:rPr>
      </w:pPr>
    </w:p>
    <w:p w:rsidR="00813E49" w:rsidRPr="00A91ED7" w:rsidRDefault="00813E49" w:rsidP="00A367A9">
      <w:pPr>
        <w:jc w:val="both"/>
        <w:rPr>
          <w:rFonts w:asciiTheme="minorHAnsi" w:hAnsiTheme="minorHAnsi" w:cs="Arial"/>
          <w:sz w:val="22"/>
          <w:szCs w:val="22"/>
        </w:rPr>
      </w:pPr>
    </w:p>
    <w:p w:rsidR="00344278" w:rsidRPr="00A91ED7" w:rsidRDefault="00344278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6"/>
          <w:szCs w:val="22"/>
        </w:rPr>
      </w:pPr>
    </w:p>
    <w:p w:rsidR="00080B19" w:rsidRPr="00A91ED7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36"/>
          <w:szCs w:val="22"/>
        </w:rPr>
      </w:pPr>
      <w:r w:rsidRPr="00A91ED7">
        <w:rPr>
          <w:rFonts w:asciiTheme="minorHAnsi" w:hAnsiTheme="minorHAnsi" w:cs="Arial"/>
          <w:b/>
          <w:color w:val="00B050"/>
          <w:sz w:val="36"/>
          <w:szCs w:val="22"/>
        </w:rPr>
        <w:t xml:space="preserve">IZJAVA </w:t>
      </w:r>
    </w:p>
    <w:p w:rsidR="00080B19" w:rsidRPr="00A91ED7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36"/>
          <w:szCs w:val="22"/>
        </w:rPr>
      </w:pPr>
      <w:r w:rsidRPr="00A91ED7">
        <w:rPr>
          <w:rFonts w:asciiTheme="minorHAnsi" w:hAnsiTheme="minorHAnsi" w:cs="Arial"/>
          <w:b/>
          <w:color w:val="00B050"/>
          <w:sz w:val="36"/>
          <w:szCs w:val="22"/>
        </w:rPr>
        <w:t>o varovanju osebnih in poslovnih podatkov naročnika</w:t>
      </w:r>
    </w:p>
    <w:p w:rsidR="00080B19" w:rsidRPr="00A91ED7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1" w:name="Besedilo1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>o izvajanju zavarovalniških storitev v Zavodu za zdravstveno zavarovanje Slovenije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2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 24, 1507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:rsidR="00080B19" w:rsidRPr="00A91ED7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</w:t>
      </w:r>
      <w:proofErr w:type="spellStart"/>
      <w:r w:rsidR="00470943" w:rsidRPr="00A91ED7">
        <w:rPr>
          <w:rFonts w:asciiTheme="minorHAnsi" w:hAnsiTheme="minorHAnsi"/>
          <w:sz w:val="22"/>
          <w:szCs w:val="22"/>
        </w:rPr>
        <w:t>ke</w:t>
      </w:r>
      <w:proofErr w:type="spellEnd"/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8075C1" w:rsidRPr="00080B19" w:rsidRDefault="008075C1" w:rsidP="008075C1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3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4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4"/>
    </w:p>
    <w:p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:rsidR="00470943" w:rsidRPr="00A91ED7" w:rsidRDefault="00470943" w:rsidP="00470943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</w:t>
      </w:r>
      <w:r w:rsidRPr="00A91ED7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ab/>
      </w:r>
      <w:r w:rsidRPr="00A91ED7">
        <w:rPr>
          <w:rFonts w:asciiTheme="minorHAnsi" w:hAnsiTheme="minorHAnsi" w:cs="Arial"/>
          <w:sz w:val="22"/>
          <w:szCs w:val="22"/>
        </w:rPr>
        <w:tab/>
        <w:t xml:space="preserve">  (žig)</w:t>
      </w:r>
      <w:r w:rsidRPr="00A91ED7">
        <w:rPr>
          <w:rFonts w:asciiTheme="minorHAnsi" w:hAnsiTheme="minorHAnsi" w:cs="Arial"/>
          <w:sz w:val="22"/>
          <w:szCs w:val="22"/>
        </w:rPr>
        <w:tab/>
        <w:t>---------------------------------</w:t>
      </w:r>
    </w:p>
    <w:p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A91ED7">
        <w:rPr>
          <w:rFonts w:asciiTheme="minorHAnsi" w:hAnsiTheme="minorHAnsi" w:cs="Arial"/>
          <w:sz w:val="22"/>
          <w:szCs w:val="22"/>
        </w:rPr>
        <w:tab/>
        <w:t xml:space="preserve">    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bookmarkStart w:id="5" w:name="_GoBack"/>
      <w:bookmarkEnd w:id="5"/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8075C1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8075C1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C2028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C2028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318A4"/>
    <w:rsid w:val="00240053"/>
    <w:rsid w:val="002F6801"/>
    <w:rsid w:val="00344278"/>
    <w:rsid w:val="00410023"/>
    <w:rsid w:val="00457DAC"/>
    <w:rsid w:val="00470943"/>
    <w:rsid w:val="004B043E"/>
    <w:rsid w:val="00533AE3"/>
    <w:rsid w:val="006266FD"/>
    <w:rsid w:val="006F10CB"/>
    <w:rsid w:val="007C555D"/>
    <w:rsid w:val="008075C1"/>
    <w:rsid w:val="00813E49"/>
    <w:rsid w:val="008D0107"/>
    <w:rsid w:val="00931B39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C44453"/>
    <w:rsid w:val="00E1157E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9060F600.dotm</Template>
  <TotalTime>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Romana Spruk</cp:lastModifiedBy>
  <cp:revision>4</cp:revision>
  <cp:lastPrinted>2018-11-28T09:15:00Z</cp:lastPrinted>
  <dcterms:created xsi:type="dcterms:W3CDTF">2018-12-11T13:21:00Z</dcterms:created>
  <dcterms:modified xsi:type="dcterms:W3CDTF">2018-12-12T13:33:00Z</dcterms:modified>
</cp:coreProperties>
</file>